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42AA94" w14:textId="77777777" w:rsidR="00605990" w:rsidRDefault="00605990" w:rsidP="006059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KEGGEWORTH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14:paraId="4996D12C" w14:textId="77777777" w:rsidR="00605990" w:rsidRDefault="00605990" w:rsidP="006059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E363EB" w14:textId="77777777" w:rsidR="00605990" w:rsidRDefault="00605990" w:rsidP="006059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7D0D87" w14:textId="77777777" w:rsidR="00605990" w:rsidRDefault="00605990" w:rsidP="006059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Mar.1420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Milton Abbas,</w:t>
      </w:r>
    </w:p>
    <w:p w14:paraId="4F7CE81B" w14:textId="77777777" w:rsidR="00605990" w:rsidRDefault="00605990" w:rsidP="006059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Dorset, into lands of the late John Keynes, senior(q.v.).</w:t>
      </w:r>
    </w:p>
    <w:p w14:paraId="33656E38" w14:textId="07927BAB" w:rsidR="00181038" w:rsidRDefault="00605990" w:rsidP="006059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21-325)</w:t>
      </w:r>
      <w:bookmarkStart w:id="0" w:name="_GoBack"/>
      <w:bookmarkEnd w:id="0"/>
    </w:p>
    <w:p w14:paraId="2CB4D30E" w14:textId="77777777" w:rsidR="00605990" w:rsidRDefault="00605990" w:rsidP="006059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1177FC" w14:textId="77777777" w:rsidR="00605990" w:rsidRDefault="00605990" w:rsidP="006059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34C55B" w14:textId="77777777" w:rsidR="006B2F86" w:rsidRPr="00605990" w:rsidRDefault="00605990" w:rsidP="006059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March 2016</w:t>
      </w:r>
    </w:p>
    <w:sectPr w:rsidR="006B2F86" w:rsidRPr="0060599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049A6C" w14:textId="77777777" w:rsidR="00605990" w:rsidRDefault="00605990" w:rsidP="00E71FC3">
      <w:pPr>
        <w:spacing w:after="0" w:line="240" w:lineRule="auto"/>
      </w:pPr>
      <w:r>
        <w:separator/>
      </w:r>
    </w:p>
  </w:endnote>
  <w:endnote w:type="continuationSeparator" w:id="0">
    <w:p w14:paraId="1CFEE810" w14:textId="77777777" w:rsidR="00605990" w:rsidRDefault="0060599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D2E443" w14:textId="77777777"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84007C" w14:textId="77777777" w:rsidR="00605990" w:rsidRDefault="00605990" w:rsidP="00E71FC3">
      <w:pPr>
        <w:spacing w:after="0" w:line="240" w:lineRule="auto"/>
      </w:pPr>
      <w:r>
        <w:separator/>
      </w:r>
    </w:p>
  </w:footnote>
  <w:footnote w:type="continuationSeparator" w:id="0">
    <w:p w14:paraId="25243A08" w14:textId="77777777" w:rsidR="00605990" w:rsidRDefault="0060599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5990"/>
    <w:rsid w:val="00181038"/>
    <w:rsid w:val="0060599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97FB94"/>
  <w15:chartTrackingRefBased/>
  <w15:docId w15:val="{96491041-AFD1-4480-86DD-694981CDC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2016-03-28T18:54:00Z</dcterms:created>
  <dcterms:modified xsi:type="dcterms:W3CDTF">2018-01-29T08:07:00Z</dcterms:modified>
</cp:coreProperties>
</file>